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58B53" w14:textId="03A4108E" w:rsidR="00BD68A8" w:rsidRPr="00A4158F" w:rsidRDefault="00DC09DF" w:rsidP="00BD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TSG-CT WG3 Meeting #113e</w:t>
      </w:r>
      <w:r w:rsidR="00BD68A8">
        <w:rPr>
          <w:b/>
          <w:i/>
          <w:noProof/>
          <w:sz w:val="28"/>
        </w:rPr>
        <w:tab/>
      </w:r>
      <w:r w:rsidR="00BD68A8">
        <w:rPr>
          <w:b/>
          <w:noProof/>
          <w:sz w:val="24"/>
        </w:rPr>
        <w:t>C</w:t>
      </w:r>
      <w:r w:rsidR="00BD68A8">
        <w:rPr>
          <w:rFonts w:hint="eastAsia"/>
          <w:b/>
          <w:noProof/>
          <w:sz w:val="24"/>
          <w:lang w:eastAsia="zh-CN"/>
        </w:rPr>
        <w:t>3</w:t>
      </w:r>
      <w:r w:rsidR="00BD68A8">
        <w:rPr>
          <w:b/>
          <w:noProof/>
          <w:sz w:val="24"/>
        </w:rPr>
        <w:t>-210</w:t>
      </w:r>
      <w:r w:rsidR="00A4158F" w:rsidRPr="00A4158F">
        <w:rPr>
          <w:b/>
          <w:noProof/>
          <w:sz w:val="24"/>
          <w:lang w:eastAsia="zh-CN"/>
        </w:rPr>
        <w:t>274</w:t>
      </w:r>
    </w:p>
    <w:p w14:paraId="5A3AEFCC" w14:textId="77777777" w:rsidR="00DC09DF" w:rsidRDefault="00DC09DF" w:rsidP="00DC0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0297659A" w14:textId="77777777" w:rsidR="00AE25BF" w:rsidRPr="00DC09D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052164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334275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5259BC">
        <w:rPr>
          <w:rFonts w:ascii="Arial" w:eastAsia="Batang" w:hAnsi="Arial"/>
          <w:b/>
          <w:lang w:eastAsia="zh-CN"/>
        </w:rPr>
        <w:t>Endorsement</w:t>
      </w:r>
    </w:p>
    <w:p w14:paraId="20827179" w14:textId="0355AA0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09DF">
        <w:rPr>
          <w:rFonts w:ascii="Arial" w:eastAsia="Batang" w:hAnsi="Arial"/>
          <w:b/>
          <w:lang w:eastAsia="zh-CN"/>
        </w:rPr>
        <w:t>17.1.1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>
        <w:t>TBD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27411380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0A428D">
        <w:rPr>
          <w:rFonts w:hint="eastAsia"/>
          <w:bCs/>
          <w:lang w:eastAsia="zh-CN"/>
        </w:rPr>
        <w:t>information.</w:t>
      </w:r>
    </w:p>
    <w:p w14:paraId="6CF650F7" w14:textId="6675BD4F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F01444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4DEC68C0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F01444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4E67BB31" w:rsidR="008A0449" w:rsidRPr="00524486" w:rsidRDefault="00AD3693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744DB407" w:rsidR="00047955" w:rsidRDefault="00F01444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AD3693" w14:paraId="4E9B4FC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D215CE" w14:textId="3750A497" w:rsidR="00AD3693" w:rsidRPr="00C33B0B" w:rsidRDefault="00AD3693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05EC3" w14:textId="77777777" w:rsidR="00BD218A" w:rsidRDefault="00BD218A">
      <w:r>
        <w:separator/>
      </w:r>
    </w:p>
  </w:endnote>
  <w:endnote w:type="continuationSeparator" w:id="0">
    <w:p w14:paraId="062873B9" w14:textId="77777777" w:rsidR="00BD218A" w:rsidRDefault="00BD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B16A9" w14:textId="77777777" w:rsidR="00BD218A" w:rsidRDefault="00BD218A">
      <w:r>
        <w:separator/>
      </w:r>
    </w:p>
  </w:footnote>
  <w:footnote w:type="continuationSeparator" w:id="0">
    <w:p w14:paraId="1AC5D30E" w14:textId="77777777" w:rsidR="00BD218A" w:rsidRDefault="00BD2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914C5"/>
    <w:rsid w:val="000A3125"/>
    <w:rsid w:val="000A428D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20541"/>
    <w:rsid w:val="001211F3"/>
    <w:rsid w:val="00127B5D"/>
    <w:rsid w:val="00133220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A2425"/>
    <w:rsid w:val="002B1856"/>
    <w:rsid w:val="002C1017"/>
    <w:rsid w:val="002C1C50"/>
    <w:rsid w:val="002C7BAF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59BC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70742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70E3"/>
    <w:rsid w:val="00AB0402"/>
    <w:rsid w:val="00AB58BF"/>
    <w:rsid w:val="00AB5997"/>
    <w:rsid w:val="00AC4732"/>
    <w:rsid w:val="00AD0751"/>
    <w:rsid w:val="00AD3693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B679E"/>
    <w:rsid w:val="00BC642A"/>
    <w:rsid w:val="00BD218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09DF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3039"/>
    <w:rsid w:val="00EC5235"/>
    <w:rsid w:val="00ED2BD7"/>
    <w:rsid w:val="00ED6B03"/>
    <w:rsid w:val="00ED7A5B"/>
    <w:rsid w:val="00F01444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FBC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39B93-0AC0-4195-8FD5-49938293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980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zte_r1</cp:lastModifiedBy>
  <cp:revision>96</cp:revision>
  <cp:lastPrinted>2000-02-29T10:31:00Z</cp:lastPrinted>
  <dcterms:created xsi:type="dcterms:W3CDTF">2021-01-12T09:24:00Z</dcterms:created>
  <dcterms:modified xsi:type="dcterms:W3CDTF">2021-01-28T07:55:00Z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